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A9A2D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CHATFELD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21999B2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Woodmancote</w:t>
      </w:r>
      <w:proofErr w:type="spellEnd"/>
      <w:r>
        <w:rPr>
          <w:rFonts w:ascii="Times New Roman" w:hAnsi="Times New Roman" w:cs="Times New Roman"/>
        </w:rPr>
        <w:t>. Husbandman.</w:t>
      </w:r>
    </w:p>
    <w:p w14:paraId="3B2A2A7D" w14:textId="77777777" w:rsidR="0002393F" w:rsidRDefault="0002393F" w:rsidP="0002393F">
      <w:pPr>
        <w:rPr>
          <w:rFonts w:ascii="Times New Roman" w:hAnsi="Times New Roman" w:cs="Times New Roman"/>
        </w:rPr>
      </w:pPr>
    </w:p>
    <w:p w14:paraId="5BACDBAB" w14:textId="77777777" w:rsidR="0002393F" w:rsidRDefault="0002393F" w:rsidP="0002393F">
      <w:pPr>
        <w:rPr>
          <w:rFonts w:ascii="Times New Roman" w:hAnsi="Times New Roman" w:cs="Times New Roman"/>
        </w:rPr>
      </w:pPr>
    </w:p>
    <w:p w14:paraId="11741C4B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Richard(q.v.)</w:t>
      </w:r>
    </w:p>
    <w:p w14:paraId="2E6E35AD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(http://aalt.law.uh.edu/Indices/CP40Indices/CP40no888Pl.htm)</w:t>
      </w:r>
    </w:p>
    <w:p w14:paraId="550DEBD0" w14:textId="77777777" w:rsidR="0002393F" w:rsidRDefault="0002393F" w:rsidP="0002393F">
      <w:pPr>
        <w:rPr>
          <w:rFonts w:ascii="Times New Roman" w:hAnsi="Times New Roman" w:cs="Times New Roman"/>
        </w:rPr>
      </w:pPr>
    </w:p>
    <w:p w14:paraId="121C6CB9" w14:textId="77777777" w:rsidR="0002393F" w:rsidRDefault="0002393F" w:rsidP="0002393F">
      <w:pPr>
        <w:rPr>
          <w:rFonts w:ascii="Times New Roman" w:hAnsi="Times New Roman" w:cs="Times New Roman"/>
        </w:rPr>
      </w:pPr>
    </w:p>
    <w:p w14:paraId="6783A6BC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Thomas West, Lord de la </w:t>
      </w:r>
      <w:proofErr w:type="spellStart"/>
      <w:r>
        <w:rPr>
          <w:rFonts w:ascii="Times New Roman" w:hAnsi="Times New Roman" w:cs="Times New Roman"/>
        </w:rPr>
        <w:t>Warre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>(q.v.) and Robert</w:t>
      </w:r>
    </w:p>
    <w:p w14:paraId="40A0569C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Erle(q.v.) brought a plaint of debt against them, Agnes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6227701E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Woodmancote</w:t>
      </w:r>
      <w:proofErr w:type="spellEnd"/>
      <w:r>
        <w:rPr>
          <w:rFonts w:ascii="Times New Roman" w:hAnsi="Times New Roman" w:cs="Times New Roman"/>
        </w:rPr>
        <w:t xml:space="preserve">(q.v.) and Letitia </w:t>
      </w:r>
      <w:proofErr w:type="spellStart"/>
      <w:r>
        <w:rPr>
          <w:rFonts w:ascii="Times New Roman" w:hAnsi="Times New Roman" w:cs="Times New Roman"/>
        </w:rPr>
        <w:t>atte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Woodmancote</w:t>
      </w:r>
      <w:proofErr w:type="spellEnd"/>
      <w:r>
        <w:rPr>
          <w:rFonts w:ascii="Times New Roman" w:hAnsi="Times New Roman" w:cs="Times New Roman"/>
        </w:rPr>
        <w:t>(q.v.).</w:t>
      </w:r>
    </w:p>
    <w:p w14:paraId="1E0519C0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(ibid.).</w:t>
      </w:r>
    </w:p>
    <w:p w14:paraId="44B98EFA" w14:textId="77777777" w:rsidR="0002393F" w:rsidRDefault="0002393F" w:rsidP="0002393F">
      <w:pPr>
        <w:rPr>
          <w:rFonts w:ascii="Times New Roman" w:hAnsi="Times New Roman" w:cs="Times New Roman"/>
        </w:rPr>
      </w:pPr>
    </w:p>
    <w:p w14:paraId="1DAED774" w14:textId="77777777" w:rsidR="0002393F" w:rsidRDefault="0002393F" w:rsidP="0002393F">
      <w:pPr>
        <w:rPr>
          <w:rFonts w:ascii="Times New Roman" w:hAnsi="Times New Roman" w:cs="Times New Roman"/>
        </w:rPr>
      </w:pPr>
    </w:p>
    <w:p w14:paraId="578C2D52" w14:textId="77777777" w:rsidR="0002393F" w:rsidRDefault="0002393F" w:rsidP="000239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 April 2019 </w:t>
      </w:r>
    </w:p>
    <w:p w14:paraId="5FC664B5" w14:textId="77777777" w:rsidR="006B2F86" w:rsidRPr="00E71FC3" w:rsidRDefault="000239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DA3E9" w14:textId="77777777" w:rsidR="0002393F" w:rsidRDefault="0002393F" w:rsidP="00E71FC3">
      <w:r>
        <w:separator/>
      </w:r>
    </w:p>
  </w:endnote>
  <w:endnote w:type="continuationSeparator" w:id="0">
    <w:p w14:paraId="2990FC5F" w14:textId="77777777" w:rsidR="0002393F" w:rsidRDefault="000239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56C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25D40" w14:textId="77777777" w:rsidR="0002393F" w:rsidRDefault="0002393F" w:rsidP="00E71FC3">
      <w:r>
        <w:separator/>
      </w:r>
    </w:p>
  </w:footnote>
  <w:footnote w:type="continuationSeparator" w:id="0">
    <w:p w14:paraId="2C61245E" w14:textId="77777777" w:rsidR="0002393F" w:rsidRDefault="000239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93F"/>
    <w:rsid w:val="0002393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97796"/>
  <w15:chartTrackingRefBased/>
  <w15:docId w15:val="{66377E31-76DB-4396-A9EC-3DDD22965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9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2019-04-12T20:38:00Z</dcterms:created>
  <dcterms:modified xsi:type="dcterms:W3CDTF">2019-04-12T20:38:00Z</dcterms:modified>
</cp:coreProperties>
</file>